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vertAnchor="page" w:horzAnchor="page" w:tblpX="7826" w:tblpY="1039"/>
        <w:tblW w:w="2920" w:type="dxa"/>
        <w:tblLayout w:type="fixed"/>
        <w:tblLook w:val="0600" w:firstRow="0" w:lastRow="0" w:firstColumn="0" w:lastColumn="0" w:noHBand="1" w:noVBand="1"/>
      </w:tblPr>
      <w:tblGrid>
        <w:gridCol w:w="2920"/>
      </w:tblGrid>
      <w:tr w:rsidR="00800E36" w:rsidRPr="00602F2B" w14:paraId="434886E4" w14:textId="77777777" w:rsidTr="007946BA">
        <w:trPr>
          <w:trHeight w:val="822"/>
        </w:trPr>
        <w:tc>
          <w:tcPr>
            <w:tcW w:w="2920" w:type="dxa"/>
            <w:vAlign w:val="bottom"/>
          </w:tcPr>
          <w:p w14:paraId="72946DE3" w14:textId="3A665FC0" w:rsidR="00800E36" w:rsidRPr="00602F2B" w:rsidRDefault="00800E36" w:rsidP="00506D76">
            <w:pPr>
              <w:pStyle w:val="Texte-LieuDate"/>
              <w:framePr w:wrap="auto" w:vAnchor="margin" w:hAnchor="text" w:xAlign="left" w:yAlign="inline"/>
            </w:pPr>
          </w:p>
        </w:tc>
      </w:tr>
    </w:tbl>
    <w:tbl>
      <w:tblPr>
        <w:tblStyle w:val="Grilledutableau"/>
        <w:tblW w:w="13806" w:type="dxa"/>
        <w:tblLayout w:type="fixed"/>
        <w:tblLook w:val="0600" w:firstRow="0" w:lastRow="0" w:firstColumn="0" w:lastColumn="0" w:noHBand="1" w:noVBand="1"/>
      </w:tblPr>
      <w:tblGrid>
        <w:gridCol w:w="4791"/>
        <w:gridCol w:w="567"/>
        <w:gridCol w:w="4224"/>
        <w:gridCol w:w="4224"/>
      </w:tblGrid>
      <w:tr w:rsidR="00C274D9" w:rsidRPr="00602F2B" w14:paraId="5436693D" w14:textId="7C19B64A" w:rsidTr="00C274D9">
        <w:trPr>
          <w:trHeight w:val="1350"/>
        </w:trPr>
        <w:tc>
          <w:tcPr>
            <w:tcW w:w="4791" w:type="dxa"/>
          </w:tcPr>
          <w:p w14:paraId="506BA22F" w14:textId="77777777" w:rsidR="00C274D9" w:rsidRPr="00602F2B" w:rsidRDefault="00C274D9" w:rsidP="00BB63D0"/>
        </w:tc>
        <w:tc>
          <w:tcPr>
            <w:tcW w:w="567" w:type="dxa"/>
            <w:vMerge w:val="restart"/>
          </w:tcPr>
          <w:p w14:paraId="4C39B83F" w14:textId="77777777" w:rsidR="00C274D9" w:rsidRPr="00602F2B" w:rsidRDefault="00C274D9" w:rsidP="00BB63D0"/>
        </w:tc>
        <w:tc>
          <w:tcPr>
            <w:tcW w:w="4224" w:type="dxa"/>
            <w:vMerge w:val="restart"/>
          </w:tcPr>
          <w:p w14:paraId="3CDF4CD5" w14:textId="77777777" w:rsidR="00C274D9" w:rsidRDefault="00C274D9" w:rsidP="00B0019E">
            <w:pPr>
              <w:pStyle w:val="Texte-Intituldroite"/>
            </w:pPr>
          </w:p>
          <w:p w14:paraId="5D5E1430" w14:textId="61956F64" w:rsidR="00C274D9" w:rsidRPr="00602F2B" w:rsidRDefault="00C274D9" w:rsidP="00B0019E">
            <w:pPr>
              <w:pStyle w:val="Texte-Intituldroite"/>
            </w:pPr>
            <w:r>
              <w:t>Monsieur Le Procureur de la République</w:t>
            </w:r>
            <w:r w:rsidRPr="00602F2B">
              <w:t xml:space="preserve"> </w:t>
            </w:r>
          </w:p>
          <w:p w14:paraId="7D396454" w14:textId="59A2B3E3" w:rsidR="00C274D9" w:rsidRPr="00602F2B" w:rsidRDefault="00C274D9" w:rsidP="00B0019E">
            <w:pPr>
              <w:pStyle w:val="Texte-Intituldroite"/>
            </w:pPr>
            <w:r>
              <w:t>Tribunal judiciaire de Montpellier</w:t>
            </w:r>
          </w:p>
          <w:p w14:paraId="1DCAE420" w14:textId="1AA02DCA" w:rsidR="00C274D9" w:rsidRPr="00602F2B" w:rsidRDefault="00C274D9" w:rsidP="00B0019E">
            <w:pPr>
              <w:pStyle w:val="Texte-Intituldroite"/>
            </w:pPr>
            <w:r>
              <w:t>Place Pierre Flotte</w:t>
            </w:r>
          </w:p>
          <w:p w14:paraId="0B9E71FA" w14:textId="53B10B32" w:rsidR="00C274D9" w:rsidRPr="00602F2B" w:rsidRDefault="00C274D9" w:rsidP="00B0019E">
            <w:pPr>
              <w:pStyle w:val="Texte-Intituldroite"/>
            </w:pPr>
            <w:r>
              <w:t>34 040 Montpellier</w:t>
            </w:r>
          </w:p>
          <w:p w14:paraId="588728D5" w14:textId="4A076BFC" w:rsidR="00C274D9" w:rsidRPr="00602F2B" w:rsidRDefault="00C274D9" w:rsidP="00B0019E">
            <w:pPr>
              <w:pStyle w:val="Texte-Intituldroite"/>
            </w:pPr>
          </w:p>
        </w:tc>
        <w:tc>
          <w:tcPr>
            <w:tcW w:w="4224" w:type="dxa"/>
          </w:tcPr>
          <w:p w14:paraId="01731CF6" w14:textId="77777777" w:rsidR="00C274D9" w:rsidRDefault="00C274D9" w:rsidP="00B0019E">
            <w:pPr>
              <w:pStyle w:val="Texte-Intituldroite"/>
            </w:pPr>
          </w:p>
        </w:tc>
      </w:tr>
      <w:tr w:rsidR="00C274D9" w:rsidRPr="00602F2B" w14:paraId="2F68B601" w14:textId="382AC862" w:rsidTr="00C274D9">
        <w:trPr>
          <w:trHeight w:val="1540"/>
        </w:trPr>
        <w:tc>
          <w:tcPr>
            <w:tcW w:w="4791" w:type="dxa"/>
          </w:tcPr>
          <w:p w14:paraId="46703EA6" w14:textId="05566A1D" w:rsidR="00C274D9" w:rsidRPr="00602F2B" w:rsidRDefault="00C274D9" w:rsidP="007946BA">
            <w:pPr>
              <w:pStyle w:val="Texte-Intitulgauche"/>
            </w:pPr>
            <w:r w:rsidRPr="00602F2B">
              <w:rPr>
                <w:rStyle w:val="Texte-Bold"/>
              </w:rPr>
              <w:t>N/Réf. :</w:t>
            </w:r>
            <w:r w:rsidRPr="00602F2B">
              <w:t xml:space="preserve"> 00/00</w:t>
            </w:r>
            <w:r>
              <w:t xml:space="preserve"> </w:t>
            </w:r>
          </w:p>
          <w:p w14:paraId="5B2038F3" w14:textId="30F632BF" w:rsidR="00C274D9" w:rsidRPr="00602F2B" w:rsidRDefault="00C274D9" w:rsidP="00445ECC">
            <w:pPr>
              <w:pStyle w:val="Texte-Intitulgauche"/>
            </w:pPr>
            <w:r w:rsidRPr="00602F2B">
              <w:rPr>
                <w:rStyle w:val="Texte-Bold"/>
              </w:rPr>
              <w:t>V/Réf. :</w:t>
            </w:r>
            <w:r w:rsidRPr="00602F2B">
              <w:t xml:space="preserve"> 00/00</w:t>
            </w:r>
            <w:r>
              <w:t xml:space="preserve"> </w:t>
            </w:r>
          </w:p>
          <w:p w14:paraId="7E35A986" w14:textId="77777777" w:rsidR="00C274D9" w:rsidRPr="00602F2B" w:rsidRDefault="00C274D9" w:rsidP="00445ECC">
            <w:pPr>
              <w:pStyle w:val="Texte-Intitulgauche"/>
            </w:pPr>
            <w:r w:rsidRPr="00602F2B">
              <w:rPr>
                <w:rStyle w:val="Texte-Bold"/>
              </w:rPr>
              <w:t>Affaire suivie par :</w:t>
            </w:r>
            <w:r w:rsidRPr="00602F2B">
              <w:t xml:space="preserve"> Prénom NOM </w:t>
            </w:r>
          </w:p>
          <w:p w14:paraId="6BB5856B" w14:textId="77777777" w:rsidR="00C274D9" w:rsidRPr="00602F2B" w:rsidRDefault="00C274D9" w:rsidP="00445ECC">
            <w:pPr>
              <w:pStyle w:val="Texte-Intitulgauche"/>
            </w:pPr>
            <w:r w:rsidRPr="00602F2B">
              <w:rPr>
                <w:rStyle w:val="Texte-Bold"/>
              </w:rPr>
              <w:t>Tél. :</w:t>
            </w:r>
            <w:r w:rsidRPr="00602F2B">
              <w:t xml:space="preserve"> 00 00 00 00 00</w:t>
            </w:r>
          </w:p>
        </w:tc>
        <w:tc>
          <w:tcPr>
            <w:tcW w:w="567" w:type="dxa"/>
            <w:vMerge/>
          </w:tcPr>
          <w:p w14:paraId="2DCC50EF" w14:textId="77777777" w:rsidR="00C274D9" w:rsidRPr="00602F2B" w:rsidRDefault="00C274D9" w:rsidP="00BB63D0"/>
        </w:tc>
        <w:tc>
          <w:tcPr>
            <w:tcW w:w="4224" w:type="dxa"/>
            <w:vMerge/>
          </w:tcPr>
          <w:p w14:paraId="1249AC6E" w14:textId="77777777" w:rsidR="00C274D9" w:rsidRPr="00602F2B" w:rsidRDefault="00C274D9" w:rsidP="00BB63D0"/>
        </w:tc>
        <w:tc>
          <w:tcPr>
            <w:tcW w:w="4224" w:type="dxa"/>
          </w:tcPr>
          <w:p w14:paraId="5C562839" w14:textId="77777777" w:rsidR="00C274D9" w:rsidRPr="00602F2B" w:rsidRDefault="00C274D9" w:rsidP="00BB63D0"/>
        </w:tc>
      </w:tr>
      <w:tr w:rsidR="00C274D9" w:rsidRPr="00602F2B" w14:paraId="2AED2A65" w14:textId="70520917" w:rsidTr="00C274D9">
        <w:trPr>
          <w:trHeight w:hRule="exact" w:val="284"/>
        </w:trPr>
        <w:tc>
          <w:tcPr>
            <w:tcW w:w="9582" w:type="dxa"/>
            <w:gridSpan w:val="3"/>
          </w:tcPr>
          <w:p w14:paraId="5F1B071F" w14:textId="77777777" w:rsidR="00C274D9" w:rsidRPr="00602F2B" w:rsidRDefault="00C274D9" w:rsidP="00BB63D0"/>
        </w:tc>
        <w:tc>
          <w:tcPr>
            <w:tcW w:w="4224" w:type="dxa"/>
          </w:tcPr>
          <w:p w14:paraId="1633B743" w14:textId="77777777" w:rsidR="00C274D9" w:rsidRPr="00602F2B" w:rsidRDefault="00C274D9" w:rsidP="00BB63D0"/>
        </w:tc>
      </w:tr>
      <w:tr w:rsidR="00C274D9" w:rsidRPr="00602F2B" w14:paraId="3E58F42A" w14:textId="590A3B36" w:rsidTr="00C274D9">
        <w:trPr>
          <w:trHeight w:val="792"/>
        </w:trPr>
        <w:tc>
          <w:tcPr>
            <w:tcW w:w="9582" w:type="dxa"/>
            <w:gridSpan w:val="3"/>
          </w:tcPr>
          <w:p w14:paraId="67804160" w14:textId="78D5E89E" w:rsidR="00C274D9" w:rsidRPr="00602F2B" w:rsidRDefault="00C274D9" w:rsidP="00F20AB0">
            <w:r w:rsidRPr="00602F2B">
              <w:rPr>
                <w:rStyle w:val="Texte-Bold"/>
              </w:rPr>
              <w:t>Objet :</w:t>
            </w:r>
            <w:r w:rsidRPr="00602F2B">
              <w:t xml:space="preserve"> </w:t>
            </w:r>
            <w:r>
              <w:t>Bilan statistique annuel du rappel à l’ordre</w:t>
            </w:r>
          </w:p>
        </w:tc>
        <w:tc>
          <w:tcPr>
            <w:tcW w:w="4224" w:type="dxa"/>
          </w:tcPr>
          <w:p w14:paraId="788E7775" w14:textId="77777777" w:rsidR="00C274D9" w:rsidRPr="00602F2B" w:rsidRDefault="00C274D9" w:rsidP="00F20AB0">
            <w:pPr>
              <w:rPr>
                <w:rStyle w:val="Texte-Bold"/>
              </w:rPr>
            </w:pPr>
          </w:p>
        </w:tc>
      </w:tr>
      <w:tr w:rsidR="00C274D9" w:rsidRPr="00602F2B" w14:paraId="73F49BF5" w14:textId="0C89B27A" w:rsidTr="00C274D9">
        <w:trPr>
          <w:trHeight w:val="220"/>
        </w:trPr>
        <w:tc>
          <w:tcPr>
            <w:tcW w:w="9582" w:type="dxa"/>
            <w:gridSpan w:val="3"/>
          </w:tcPr>
          <w:p w14:paraId="759BC57F" w14:textId="77777777" w:rsidR="00C274D9" w:rsidRPr="00602F2B" w:rsidRDefault="00C274D9" w:rsidP="00E36AB7"/>
        </w:tc>
        <w:tc>
          <w:tcPr>
            <w:tcW w:w="4224" w:type="dxa"/>
          </w:tcPr>
          <w:p w14:paraId="1990A640" w14:textId="77777777" w:rsidR="00C274D9" w:rsidRPr="00602F2B" w:rsidRDefault="00C274D9" w:rsidP="00E36AB7"/>
        </w:tc>
      </w:tr>
    </w:tbl>
    <w:tbl>
      <w:tblPr>
        <w:tblStyle w:val="Grilledutableau"/>
        <w:tblW w:w="9582" w:type="dxa"/>
        <w:tblLook w:val="04A0" w:firstRow="1" w:lastRow="0" w:firstColumn="1" w:lastColumn="0" w:noHBand="0" w:noVBand="1"/>
      </w:tblPr>
      <w:tblGrid>
        <w:gridCol w:w="9582"/>
      </w:tblGrid>
      <w:tr w:rsidR="009B0902" w:rsidRPr="00602F2B" w14:paraId="24A5672D" w14:textId="77777777" w:rsidTr="00B333D4">
        <w:trPr>
          <w:trHeight w:hRule="exact" w:val="284"/>
        </w:trPr>
        <w:tc>
          <w:tcPr>
            <w:tcW w:w="9582" w:type="dxa"/>
          </w:tcPr>
          <w:p w14:paraId="0A100BE8" w14:textId="77777777" w:rsidR="009B0902" w:rsidRPr="00602F2B" w:rsidRDefault="009B0902" w:rsidP="00B333D4">
            <w:pPr>
              <w:framePr w:w="9582" w:h="284" w:wrap="notBeside" w:vAnchor="page" w:hAnchor="margin" w:yAlign="bottom" w:anchorLock="1"/>
            </w:pPr>
          </w:p>
        </w:tc>
      </w:tr>
      <w:tr w:rsidR="009B0902" w:rsidRPr="00602F2B" w14:paraId="680D20AE" w14:textId="77777777" w:rsidTr="00B333D4">
        <w:trPr>
          <w:trHeight w:hRule="exact" w:val="777"/>
        </w:trPr>
        <w:tc>
          <w:tcPr>
            <w:tcW w:w="9582" w:type="dxa"/>
          </w:tcPr>
          <w:p w14:paraId="7DB37143" w14:textId="77777777" w:rsidR="009B0902" w:rsidRPr="00602F2B" w:rsidRDefault="009B0902" w:rsidP="00B333D4">
            <w:pPr>
              <w:framePr w:w="9582" w:h="284" w:wrap="notBeside" w:vAnchor="page" w:hAnchor="margin" w:yAlign="bottom" w:anchorLock="1"/>
            </w:pPr>
          </w:p>
        </w:tc>
      </w:tr>
    </w:tbl>
    <w:p w14:paraId="5AABB177" w14:textId="0D585F75" w:rsidR="00DA63AC" w:rsidRDefault="008A2943" w:rsidP="00EC74D5">
      <w:pPr>
        <w:pStyle w:val="Textedesaisie"/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68D0AA" wp14:editId="2DCB50A8">
                <wp:simplePos x="0" y="0"/>
                <wp:positionH relativeFrom="column">
                  <wp:posOffset>-2540</wp:posOffset>
                </wp:positionH>
                <wp:positionV relativeFrom="paragraph">
                  <wp:posOffset>-3007360</wp:posOffset>
                </wp:positionV>
                <wp:extent cx="1876425" cy="1404620"/>
                <wp:effectExtent l="0" t="0" r="9525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1ACD3F" w14:textId="4533B8E4" w:rsidR="008A2943" w:rsidRPr="00C274D9" w:rsidRDefault="00C274D9" w:rsidP="008A2943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Annexe</w:t>
                            </w:r>
                            <w:r w:rsidR="008A2943" w:rsidRPr="00C274D9">
                              <w:rPr>
                                <w:i/>
                              </w:rPr>
                              <w:t xml:space="preserve"> </w:t>
                            </w:r>
                            <w:r w:rsidR="00E369E9">
                              <w:rPr>
                                <w:i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8A2943" w:rsidRPr="00C274D9">
                              <w:rPr>
                                <w:i/>
                              </w:rPr>
                              <w:t xml:space="preserve"> : </w:t>
                            </w:r>
                            <w:r w:rsidR="00975AE2" w:rsidRPr="00C274D9">
                              <w:rPr>
                                <w:i/>
                              </w:rPr>
                              <w:t>Bilan annuel</w:t>
                            </w:r>
                            <w:r w:rsidR="00AA4381" w:rsidRPr="00C274D9">
                              <w:rPr>
                                <w:i/>
                              </w:rPr>
                              <w:t xml:space="preserve"> d’information au Parquet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68D0A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.2pt;margin-top:-236.8pt;width:147.75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" stroked="f">
                <v:textbox style="mso-fit-shape-to-text:t">
                  <w:txbxContent>
                    <w:p w14:paraId="2E1ACD3F" w14:textId="4533B8E4" w:rsidR="008A2943" w:rsidRPr="00C274D9" w:rsidRDefault="00C274D9" w:rsidP="008A2943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Annexe</w:t>
                      </w:r>
                      <w:r w:rsidR="008A2943" w:rsidRPr="00C274D9">
                        <w:rPr>
                          <w:i/>
                        </w:rPr>
                        <w:t xml:space="preserve"> </w:t>
                      </w:r>
                      <w:r w:rsidR="00E369E9">
                        <w:rPr>
                          <w:i/>
                        </w:rPr>
                        <w:t>6</w:t>
                      </w:r>
                      <w:bookmarkStart w:id="1" w:name="_GoBack"/>
                      <w:bookmarkEnd w:id="1"/>
                      <w:r w:rsidR="008A2943" w:rsidRPr="00C274D9">
                        <w:rPr>
                          <w:i/>
                        </w:rPr>
                        <w:t xml:space="preserve"> : </w:t>
                      </w:r>
                      <w:r w:rsidR="00975AE2" w:rsidRPr="00C274D9">
                        <w:rPr>
                          <w:i/>
                        </w:rPr>
                        <w:t>Bilan annuel</w:t>
                      </w:r>
                      <w:r w:rsidR="00AA4381" w:rsidRPr="00C274D9">
                        <w:rPr>
                          <w:i/>
                        </w:rPr>
                        <w:t xml:space="preserve"> d’information au Parquet</w:t>
                      </w:r>
                    </w:p>
                  </w:txbxContent>
                </v:textbox>
              </v:shape>
            </w:pict>
          </mc:Fallback>
        </mc:AlternateContent>
      </w:r>
      <w:r w:rsidR="00EC74D5" w:rsidRPr="00602F2B">
        <w:t>Monsieur</w:t>
      </w:r>
      <w:r w:rsidR="00550063">
        <w:t xml:space="preserve"> Le Procureur de la République</w:t>
      </w:r>
      <w:r w:rsidR="00B0019E" w:rsidRPr="00602F2B">
        <w:t>,</w:t>
      </w:r>
    </w:p>
    <w:p w14:paraId="31DEAA9E" w14:textId="37AE797B" w:rsidR="00550063" w:rsidRDefault="00550063" w:rsidP="00EC74D5">
      <w:pPr>
        <w:pStyle w:val="Textedesaisie"/>
      </w:pPr>
    </w:p>
    <w:p w14:paraId="3B772B2A" w14:textId="77777777" w:rsidR="00C944D3" w:rsidRDefault="00C944D3" w:rsidP="00EC74D5">
      <w:pPr>
        <w:pStyle w:val="Textedesaisie"/>
      </w:pPr>
    </w:p>
    <w:p w14:paraId="616F147B" w14:textId="1A7A28DB" w:rsidR="00E727D9" w:rsidRDefault="00E727D9" w:rsidP="00E727D9">
      <w:r w:rsidRPr="00C944D3">
        <w:rPr>
          <w:b/>
        </w:rPr>
        <w:t>Nombre de rappels à l’ordre prononcés</w:t>
      </w:r>
      <w:r w:rsidRPr="00E727D9">
        <w:t xml:space="preserve"> : </w:t>
      </w:r>
    </w:p>
    <w:p w14:paraId="5B7E2A54" w14:textId="77777777" w:rsidR="00C944D3" w:rsidRPr="00E727D9" w:rsidRDefault="00C944D3" w:rsidP="00E727D9"/>
    <w:p w14:paraId="0B957AE9" w14:textId="609871AB" w:rsidR="00E727D9" w:rsidRPr="00E727D9" w:rsidRDefault="00E727D9" w:rsidP="00C944D3">
      <w:pPr>
        <w:ind w:firstLine="709"/>
      </w:pPr>
      <w:r w:rsidRPr="00E727D9">
        <w:t>-</w:t>
      </w:r>
      <w:r>
        <w:t xml:space="preserve"> </w:t>
      </w:r>
      <w:r w:rsidRPr="00E727D9">
        <w:t xml:space="preserve">Mineurs : </w:t>
      </w:r>
      <w:r w:rsidR="00C274D9" w:rsidRPr="00C274D9">
        <w:rPr>
          <w:highlight w:val="yellow"/>
        </w:rPr>
        <w:t>XXX</w:t>
      </w:r>
    </w:p>
    <w:p w14:paraId="58C4DDA4" w14:textId="4FD02E7D" w:rsidR="00C274D9" w:rsidRPr="00E727D9" w:rsidRDefault="00E727D9" w:rsidP="00C274D9">
      <w:pPr>
        <w:ind w:firstLine="709"/>
      </w:pPr>
      <w:r w:rsidRPr="00E727D9">
        <w:t>-</w:t>
      </w:r>
      <w:r>
        <w:t xml:space="preserve"> </w:t>
      </w:r>
      <w:r w:rsidRPr="00E727D9">
        <w:t xml:space="preserve">Majeurs : </w:t>
      </w:r>
      <w:r w:rsidR="00C274D9" w:rsidRPr="00C274D9">
        <w:rPr>
          <w:highlight w:val="yellow"/>
        </w:rPr>
        <w:t>XXX</w:t>
      </w:r>
    </w:p>
    <w:tbl>
      <w:tblPr>
        <w:tblStyle w:val="Grilledutableau"/>
        <w:tblpPr w:vertAnchor="page" w:horzAnchor="page" w:tblpX="7826" w:tblpY="1039"/>
        <w:tblW w:w="0" w:type="dxa"/>
        <w:tblLayout w:type="fixed"/>
        <w:tblLook w:val="0600" w:firstRow="0" w:lastRow="0" w:firstColumn="0" w:lastColumn="0" w:noHBand="1" w:noVBand="1"/>
      </w:tblPr>
      <w:tblGrid>
        <w:gridCol w:w="2920"/>
      </w:tblGrid>
      <w:tr w:rsidR="00C274D9" w14:paraId="71C6623D" w14:textId="77777777" w:rsidTr="00C274D9">
        <w:trPr>
          <w:trHeight w:val="822"/>
        </w:trPr>
        <w:tc>
          <w:tcPr>
            <w:tcW w:w="2920" w:type="dxa"/>
            <w:vAlign w:val="bottom"/>
            <w:hideMark/>
          </w:tcPr>
          <w:p w14:paraId="1377B0CD" w14:textId="5DD22A86" w:rsidR="00C274D9" w:rsidRDefault="00C274D9" w:rsidP="004C6471">
            <w:pPr>
              <w:pStyle w:val="Texte-LieuDate"/>
              <w:framePr w:wrap="auto" w:vAnchor="margin" w:hAnchor="text" w:xAlign="left" w:yAlign="inline"/>
            </w:pPr>
          </w:p>
        </w:tc>
      </w:tr>
    </w:tbl>
    <w:p w14:paraId="5F9F3008" w14:textId="66229BEE" w:rsidR="00C274D9" w:rsidRPr="00E727D9" w:rsidRDefault="00C274D9" w:rsidP="00C274D9"/>
    <w:p w14:paraId="078E17EF" w14:textId="114A049A" w:rsidR="00E727D9" w:rsidRPr="00E727D9" w:rsidRDefault="00E727D9" w:rsidP="00C944D3">
      <w:pPr>
        <w:ind w:firstLine="709"/>
      </w:pPr>
    </w:p>
    <w:p w14:paraId="3E6CCCA8" w14:textId="77777777" w:rsidR="00C274D9" w:rsidRPr="00E727D9" w:rsidRDefault="00E727D9" w:rsidP="00C274D9">
      <w:pPr>
        <w:ind w:firstLine="709"/>
      </w:pPr>
      <w:r w:rsidRPr="00E727D9">
        <w:t xml:space="preserve">-Total : </w:t>
      </w:r>
      <w:r w:rsidR="00C274D9" w:rsidRPr="00C274D9">
        <w:rPr>
          <w:highlight w:val="yellow"/>
        </w:rPr>
        <w:t>XXX</w:t>
      </w:r>
    </w:p>
    <w:p w14:paraId="30E3873B" w14:textId="5CAF0809" w:rsidR="00E727D9" w:rsidRDefault="00E727D9" w:rsidP="00C944D3">
      <w:pPr>
        <w:ind w:firstLine="709"/>
      </w:pPr>
    </w:p>
    <w:p w14:paraId="41D430C3" w14:textId="77777777" w:rsidR="003A1AEC" w:rsidRPr="00E727D9" w:rsidRDefault="003A1AEC" w:rsidP="00E727D9"/>
    <w:p w14:paraId="23C7A3FF" w14:textId="5126D332" w:rsidR="00E727D9" w:rsidRPr="00FA2553" w:rsidRDefault="00E727D9" w:rsidP="00E727D9">
      <w:r w:rsidRPr="00C944D3">
        <w:rPr>
          <w:b/>
        </w:rPr>
        <w:t xml:space="preserve">Nombre de carences à convocation : </w:t>
      </w:r>
      <w:r w:rsidR="00A84B30" w:rsidRPr="00FA2553">
        <w:rPr>
          <w:highlight w:val="yellow"/>
        </w:rPr>
        <w:t>XXX</w:t>
      </w:r>
    </w:p>
    <w:p w14:paraId="1FAA9AEA" w14:textId="77777777" w:rsidR="003A1AEC" w:rsidRPr="00E727D9" w:rsidRDefault="003A1AEC" w:rsidP="00E727D9"/>
    <w:p w14:paraId="4C64869F" w14:textId="77777777" w:rsidR="00C944D3" w:rsidRDefault="00C944D3" w:rsidP="00E727D9"/>
    <w:p w14:paraId="3CEB4501" w14:textId="4DEEC14C" w:rsidR="00E727D9" w:rsidRDefault="00E727D9" w:rsidP="00E727D9">
      <w:pPr>
        <w:rPr>
          <w:b/>
        </w:rPr>
      </w:pPr>
      <w:r w:rsidRPr="00C944D3">
        <w:rPr>
          <w:b/>
        </w:rPr>
        <w:t xml:space="preserve">Répartition par types de faits : </w:t>
      </w:r>
    </w:p>
    <w:p w14:paraId="5B7A53EE" w14:textId="77777777" w:rsidR="00C944D3" w:rsidRPr="00C944D3" w:rsidRDefault="00C944D3" w:rsidP="00E727D9">
      <w:pPr>
        <w:rPr>
          <w:b/>
        </w:rPr>
      </w:pPr>
    </w:p>
    <w:p w14:paraId="5D471745" w14:textId="6FC688A0" w:rsidR="00E727D9" w:rsidRPr="00E727D9" w:rsidRDefault="00E727D9" w:rsidP="00C944D3">
      <w:pPr>
        <w:ind w:firstLine="709"/>
      </w:pPr>
      <w:r w:rsidRPr="00E727D9">
        <w:t xml:space="preserve">-conflits de voisinage : </w:t>
      </w:r>
      <w:r w:rsidR="00A84B30" w:rsidRPr="00A84B30">
        <w:rPr>
          <w:highlight w:val="yellow"/>
        </w:rPr>
        <w:t>XXX</w:t>
      </w:r>
    </w:p>
    <w:p w14:paraId="47AFFC1F" w14:textId="0B208A5F" w:rsidR="00E727D9" w:rsidRPr="00E727D9" w:rsidRDefault="00E727D9" w:rsidP="00C944D3">
      <w:pPr>
        <w:ind w:firstLine="709"/>
      </w:pPr>
      <w:r w:rsidRPr="00E727D9">
        <w:t xml:space="preserve">-absentéisme scolaire : </w:t>
      </w:r>
      <w:r w:rsidR="00A84B30" w:rsidRPr="00A84B30">
        <w:rPr>
          <w:highlight w:val="yellow"/>
        </w:rPr>
        <w:t>XXX</w:t>
      </w:r>
    </w:p>
    <w:p w14:paraId="3DC208D3" w14:textId="4073061B" w:rsidR="00E727D9" w:rsidRPr="00E727D9" w:rsidRDefault="00E727D9" w:rsidP="00C944D3">
      <w:pPr>
        <w:ind w:left="709"/>
      </w:pPr>
      <w:r w:rsidRPr="00E727D9">
        <w:t>-présence constatée de mineurs non accompagnés dans</w:t>
      </w:r>
      <w:r w:rsidR="003A1AEC">
        <w:t xml:space="preserve"> </w:t>
      </w:r>
      <w:r w:rsidR="00A84B30">
        <w:t>des lieux publics à des heures</w:t>
      </w:r>
      <w:r w:rsidR="00C944D3">
        <w:t xml:space="preserve"> </w:t>
      </w:r>
      <w:r w:rsidRPr="00E727D9">
        <w:t>tardives :</w:t>
      </w:r>
      <w:r w:rsidR="00A84B30">
        <w:t xml:space="preserve"> </w:t>
      </w:r>
      <w:r w:rsidR="00A84B30" w:rsidRPr="00A84B30">
        <w:rPr>
          <w:highlight w:val="yellow"/>
        </w:rPr>
        <w:t>XXX</w:t>
      </w:r>
      <w:r w:rsidRPr="00E727D9">
        <w:t xml:space="preserve"> </w:t>
      </w:r>
    </w:p>
    <w:p w14:paraId="46CDF0AC" w14:textId="22498277" w:rsidR="00E727D9" w:rsidRPr="00E727D9" w:rsidRDefault="00E727D9" w:rsidP="00C944D3">
      <w:pPr>
        <w:ind w:firstLine="709"/>
      </w:pPr>
      <w:r w:rsidRPr="00E727D9">
        <w:t xml:space="preserve">-atteintes légères à la propriété publique : </w:t>
      </w:r>
      <w:r w:rsidR="00A84B30" w:rsidRPr="00A84B30">
        <w:rPr>
          <w:highlight w:val="yellow"/>
        </w:rPr>
        <w:t>XXX</w:t>
      </w:r>
    </w:p>
    <w:p w14:paraId="6749C03C" w14:textId="5E4BC837" w:rsidR="00E727D9" w:rsidRPr="00E727D9" w:rsidRDefault="00E727D9" w:rsidP="00C944D3">
      <w:pPr>
        <w:ind w:firstLine="709"/>
      </w:pPr>
      <w:r w:rsidRPr="00E727D9">
        <w:t xml:space="preserve">-incivilités commises par des mineurs : </w:t>
      </w:r>
      <w:r w:rsidR="00A84B30" w:rsidRPr="00A84B30">
        <w:rPr>
          <w:highlight w:val="yellow"/>
        </w:rPr>
        <w:t>XXX</w:t>
      </w:r>
    </w:p>
    <w:p w14:paraId="3F9831A5" w14:textId="303787AF" w:rsidR="00E727D9" w:rsidRPr="00E727D9" w:rsidRDefault="00E727D9" w:rsidP="00C944D3">
      <w:pPr>
        <w:ind w:firstLine="709"/>
      </w:pPr>
      <w:r w:rsidRPr="00E727D9">
        <w:t xml:space="preserve">-incidents aux abords des établissements scolaires : </w:t>
      </w:r>
      <w:r w:rsidR="00A84B30" w:rsidRPr="00A84B30">
        <w:rPr>
          <w:highlight w:val="yellow"/>
        </w:rPr>
        <w:t>XXX</w:t>
      </w:r>
    </w:p>
    <w:p w14:paraId="62F8C53A" w14:textId="192B73A8" w:rsidR="00E727D9" w:rsidRPr="00E727D9" w:rsidRDefault="00E727D9" w:rsidP="00C944D3">
      <w:pPr>
        <w:ind w:firstLine="709"/>
      </w:pPr>
      <w:r w:rsidRPr="00E727D9">
        <w:t xml:space="preserve">-bruits ou tapages injurieux ou nocturnes : </w:t>
      </w:r>
      <w:r w:rsidR="00A84B30" w:rsidRPr="00A84B30">
        <w:rPr>
          <w:highlight w:val="yellow"/>
        </w:rPr>
        <w:t>XXX</w:t>
      </w:r>
    </w:p>
    <w:p w14:paraId="002B3556" w14:textId="004918B8" w:rsidR="00E727D9" w:rsidRPr="00E727D9" w:rsidRDefault="00E727D9" w:rsidP="00C944D3">
      <w:pPr>
        <w:ind w:firstLine="709"/>
      </w:pPr>
      <w:r w:rsidRPr="00E727D9">
        <w:t xml:space="preserve">-divagation d’animaux dangereux : </w:t>
      </w:r>
      <w:r w:rsidR="00A84B30" w:rsidRPr="00A84B30">
        <w:rPr>
          <w:highlight w:val="yellow"/>
        </w:rPr>
        <w:t>XXX</w:t>
      </w:r>
    </w:p>
    <w:p w14:paraId="5133119F" w14:textId="24AC2E68" w:rsidR="00E727D9" w:rsidRPr="00E727D9" w:rsidRDefault="00E727D9" w:rsidP="00C944D3">
      <w:pPr>
        <w:ind w:firstLine="709"/>
      </w:pPr>
      <w:r w:rsidRPr="00E727D9">
        <w:t xml:space="preserve">-abandon d’ordures : </w:t>
      </w:r>
      <w:r w:rsidR="00A84B30" w:rsidRPr="00A84B30">
        <w:rPr>
          <w:highlight w:val="yellow"/>
        </w:rPr>
        <w:t>XXX</w:t>
      </w:r>
    </w:p>
    <w:p w14:paraId="0F198508" w14:textId="654E35A4" w:rsidR="00E727D9" w:rsidRDefault="00E727D9" w:rsidP="00C944D3">
      <w:pPr>
        <w:ind w:firstLine="709"/>
      </w:pPr>
      <w:r w:rsidRPr="00E727D9">
        <w:t xml:space="preserve">-autres : </w:t>
      </w:r>
      <w:r w:rsidR="00A84B30" w:rsidRPr="00A84B30">
        <w:rPr>
          <w:highlight w:val="yellow"/>
        </w:rPr>
        <w:t>XXX</w:t>
      </w:r>
    </w:p>
    <w:p w14:paraId="4E6DEFC8" w14:textId="77777777" w:rsidR="003A1AEC" w:rsidRPr="00E727D9" w:rsidRDefault="003A1AEC" w:rsidP="00E727D9"/>
    <w:p w14:paraId="611134C2" w14:textId="7F66B230" w:rsidR="00E727D9" w:rsidRPr="00326FFA" w:rsidRDefault="00E727D9" w:rsidP="00E727D9">
      <w:r w:rsidRPr="00C944D3">
        <w:rPr>
          <w:b/>
        </w:rPr>
        <w:t xml:space="preserve">Nombre de réitérations constatées : </w:t>
      </w:r>
      <w:r w:rsidR="00A84B30" w:rsidRPr="00326FFA">
        <w:rPr>
          <w:highlight w:val="yellow"/>
        </w:rPr>
        <w:t>XXX</w:t>
      </w:r>
    </w:p>
    <w:p w14:paraId="6E28F47D" w14:textId="77777777" w:rsidR="003A1AEC" w:rsidRDefault="003A1AEC" w:rsidP="00E727D9"/>
    <w:p w14:paraId="6C21E0CC" w14:textId="464A2EC3" w:rsidR="00E727D9" w:rsidRPr="00C944D3" w:rsidRDefault="00E727D9" w:rsidP="00E727D9">
      <w:pPr>
        <w:rPr>
          <w:b/>
        </w:rPr>
      </w:pPr>
      <w:r w:rsidRPr="00C944D3">
        <w:rPr>
          <w:b/>
        </w:rPr>
        <w:t xml:space="preserve">Analyse quantitative : </w:t>
      </w:r>
      <w:r w:rsidR="00A84B30" w:rsidRPr="00326FFA">
        <w:rPr>
          <w:highlight w:val="yellow"/>
        </w:rPr>
        <w:t>XXX</w:t>
      </w:r>
    </w:p>
    <w:p w14:paraId="50B856A4" w14:textId="77777777" w:rsidR="003A1AEC" w:rsidRDefault="003A1AEC" w:rsidP="00E727D9"/>
    <w:p w14:paraId="034A6E0C" w14:textId="77777777" w:rsidR="003A1AEC" w:rsidRDefault="003A1AEC" w:rsidP="00E727D9"/>
    <w:p w14:paraId="50EB016C" w14:textId="77777777" w:rsidR="003A1AEC" w:rsidRDefault="003A1AEC" w:rsidP="00E727D9"/>
    <w:p w14:paraId="6AB9E8A5" w14:textId="22096771" w:rsidR="00E727D9" w:rsidRPr="00326FFA" w:rsidRDefault="00E727D9" w:rsidP="00E727D9">
      <w:r w:rsidRPr="00C944D3">
        <w:rPr>
          <w:b/>
        </w:rPr>
        <w:t>Analyse qualitative</w:t>
      </w:r>
      <w:r w:rsidR="00C944D3" w:rsidRPr="00C944D3">
        <w:rPr>
          <w:b/>
        </w:rPr>
        <w:t> :</w:t>
      </w:r>
      <w:r w:rsidR="00A84B30">
        <w:rPr>
          <w:b/>
        </w:rPr>
        <w:t xml:space="preserve"> </w:t>
      </w:r>
      <w:r w:rsidR="00A84B30" w:rsidRPr="00326FFA">
        <w:rPr>
          <w:highlight w:val="yellow"/>
        </w:rPr>
        <w:t>XXX</w:t>
      </w:r>
    </w:p>
    <w:p w14:paraId="557136FC" w14:textId="77777777" w:rsidR="00F20AB0" w:rsidRDefault="00F20AB0" w:rsidP="00EC74D5">
      <w:pPr>
        <w:pStyle w:val="Textedesaisie"/>
      </w:pPr>
    </w:p>
    <w:p w14:paraId="2F983FB2" w14:textId="77777777" w:rsidR="003A1AEC" w:rsidRDefault="003A1AEC" w:rsidP="00EC74D5">
      <w:pPr>
        <w:pStyle w:val="Textedesaisie"/>
      </w:pPr>
    </w:p>
    <w:p w14:paraId="726386CD" w14:textId="77777777" w:rsidR="003A1AEC" w:rsidRDefault="003A1AEC" w:rsidP="00EC74D5">
      <w:pPr>
        <w:pStyle w:val="Textedesaisie"/>
      </w:pPr>
    </w:p>
    <w:p w14:paraId="1AE05386" w14:textId="77777777" w:rsidR="003A1AEC" w:rsidRDefault="003A1AEC" w:rsidP="00EC74D5">
      <w:pPr>
        <w:pStyle w:val="Textedesaisie"/>
      </w:pPr>
    </w:p>
    <w:p w14:paraId="5F9D1FB6" w14:textId="62B633AA" w:rsidR="00550063" w:rsidRDefault="00550063" w:rsidP="00EC74D5">
      <w:pPr>
        <w:pStyle w:val="Textedesaisie"/>
      </w:pPr>
      <w:r>
        <w:t>Veuillez agréer, Monsieur le Procureur, l’expression de ma parfaite considération.</w:t>
      </w:r>
    </w:p>
    <w:p w14:paraId="02E8EA90" w14:textId="0430617F" w:rsidR="00A84B30" w:rsidRDefault="00A84B30" w:rsidP="00EC74D5">
      <w:pPr>
        <w:pStyle w:val="Textedesaisie"/>
      </w:pPr>
    </w:p>
    <w:p w14:paraId="55D8C51B" w14:textId="77777777" w:rsidR="00326FFA" w:rsidRDefault="00326FFA" w:rsidP="00326FFA">
      <w:pPr>
        <w:pStyle w:val="Textedesaisie"/>
        <w:ind w:left="4963" w:firstLine="709"/>
        <w:jc w:val="center"/>
      </w:pPr>
      <w:r>
        <w:rPr>
          <w:highlight w:val="yellow"/>
        </w:rPr>
        <w:t>Fait le XXX, à XXX</w:t>
      </w:r>
    </w:p>
    <w:p w14:paraId="4B87F9DA" w14:textId="77777777" w:rsidR="00561F6F" w:rsidRDefault="00561F6F" w:rsidP="00561F6F">
      <w:pPr>
        <w:pStyle w:val="Texte-FonctionPrnomNOM"/>
      </w:pPr>
    </w:p>
    <w:p w14:paraId="2F904E95" w14:textId="3363A782" w:rsidR="00561F6F" w:rsidRDefault="00550063" w:rsidP="00114CFE">
      <w:pPr>
        <w:pStyle w:val="Texte-FonctionPrnomNOM"/>
        <w:ind w:left="6381" w:firstLine="709"/>
      </w:pPr>
      <w:r>
        <w:t>Le Maire</w:t>
      </w:r>
      <w:r w:rsidR="00326FFA">
        <w:t xml:space="preserve"> </w:t>
      </w:r>
      <w:r w:rsidR="00326FFA" w:rsidRPr="00326FFA">
        <w:rPr>
          <w:highlight w:val="yellow"/>
        </w:rPr>
        <w:t>de XXX</w:t>
      </w:r>
    </w:p>
    <w:p w14:paraId="4E2372BC" w14:textId="77777777" w:rsidR="00561F6F" w:rsidRPr="00602F2B" w:rsidRDefault="00561F6F" w:rsidP="00561F6F">
      <w:pPr>
        <w:pStyle w:val="Texte-FonctionPrnomNOM"/>
      </w:pPr>
    </w:p>
    <w:p w14:paraId="47AC2E6E" w14:textId="77777777" w:rsidR="00114CFE" w:rsidRDefault="00114CFE" w:rsidP="00114CFE">
      <w:pPr>
        <w:pStyle w:val="Texte-FonctionPrnomNOM"/>
        <w:ind w:left="7009" w:firstLine="314"/>
        <w:rPr>
          <w:highlight w:val="yellow"/>
        </w:rPr>
      </w:pPr>
      <w:r>
        <w:rPr>
          <w:highlight w:val="yellow"/>
        </w:rPr>
        <w:t>Prénom Nom</w:t>
      </w:r>
    </w:p>
    <w:p w14:paraId="337E092E" w14:textId="77777777" w:rsidR="00114CFE" w:rsidRDefault="00114CFE" w:rsidP="00114CFE">
      <w:pPr>
        <w:pStyle w:val="Texte-FonctionPrnomNOM"/>
        <w:ind w:left="7009" w:firstLine="314"/>
      </w:pPr>
      <w:r>
        <w:rPr>
          <w:highlight w:val="yellow"/>
        </w:rPr>
        <w:t>Signature</w:t>
      </w:r>
    </w:p>
    <w:p w14:paraId="6F3732E2" w14:textId="77777777" w:rsidR="00A84B30" w:rsidRPr="00A84B30" w:rsidRDefault="00A84B30" w:rsidP="00A84B30"/>
    <w:p w14:paraId="50508A49" w14:textId="77777777" w:rsidR="00A84B30" w:rsidRPr="00A84B30" w:rsidRDefault="00A84B30" w:rsidP="00A84B30"/>
    <w:p w14:paraId="787CD8B3" w14:textId="77777777" w:rsidR="00A84B30" w:rsidRPr="00A84B30" w:rsidRDefault="00A84B30" w:rsidP="00A84B30"/>
    <w:p w14:paraId="4DE4590C" w14:textId="77777777" w:rsidR="00A84B30" w:rsidRPr="00A84B30" w:rsidRDefault="00A84B30" w:rsidP="00A84B30"/>
    <w:p w14:paraId="4162C131" w14:textId="77777777" w:rsidR="00A84B30" w:rsidRPr="00A84B30" w:rsidRDefault="00A84B30" w:rsidP="00A84B30"/>
    <w:p w14:paraId="2CD0B1E2" w14:textId="77777777" w:rsidR="00A84B30" w:rsidRPr="00A84B30" w:rsidRDefault="00A84B30" w:rsidP="00A84B30"/>
    <w:p w14:paraId="3AA21152" w14:textId="77777777" w:rsidR="00A84B30" w:rsidRPr="00A84B30" w:rsidRDefault="00A84B30" w:rsidP="00A84B30"/>
    <w:p w14:paraId="0B877636" w14:textId="77777777" w:rsidR="00A84B30" w:rsidRPr="00A84B30" w:rsidRDefault="00A84B30" w:rsidP="00A84B30"/>
    <w:p w14:paraId="1F28E730" w14:textId="77777777" w:rsidR="00A84B30" w:rsidRPr="00A84B30" w:rsidRDefault="00A84B30" w:rsidP="00A84B30"/>
    <w:p w14:paraId="6C3FA3C2" w14:textId="77777777" w:rsidR="00A84B30" w:rsidRPr="00A84B30" w:rsidRDefault="00A84B30" w:rsidP="00A84B30"/>
    <w:p w14:paraId="4BAC0983" w14:textId="77777777" w:rsidR="00A84B30" w:rsidRPr="00A84B30" w:rsidRDefault="00A84B30" w:rsidP="00A84B30"/>
    <w:p w14:paraId="6E149469" w14:textId="77777777" w:rsidR="00A84B30" w:rsidRPr="00A84B30" w:rsidRDefault="00A84B30" w:rsidP="00A84B30"/>
    <w:p w14:paraId="441B054A" w14:textId="77777777" w:rsidR="00A84B30" w:rsidRPr="00A84B30" w:rsidRDefault="00A84B30" w:rsidP="00A84B30"/>
    <w:p w14:paraId="25D8D999" w14:textId="77777777" w:rsidR="00A84B30" w:rsidRPr="00A84B30" w:rsidRDefault="00A84B30" w:rsidP="00A84B30"/>
    <w:p w14:paraId="7B6BA06E" w14:textId="77777777" w:rsidR="00A84B30" w:rsidRPr="00A84B30" w:rsidRDefault="00A84B30" w:rsidP="00A84B30"/>
    <w:p w14:paraId="13055B3F" w14:textId="77777777" w:rsidR="00A84B30" w:rsidRPr="00A84B30" w:rsidRDefault="00A84B30" w:rsidP="00A84B30"/>
    <w:p w14:paraId="031251C6" w14:textId="77777777" w:rsidR="00A84B30" w:rsidRPr="00A84B30" w:rsidRDefault="00A84B30" w:rsidP="00A84B30"/>
    <w:p w14:paraId="203155D2" w14:textId="77777777" w:rsidR="00A84B30" w:rsidRPr="00A84B30" w:rsidRDefault="00A84B30" w:rsidP="00A84B30"/>
    <w:p w14:paraId="2AEE5502" w14:textId="77777777" w:rsidR="00A84B30" w:rsidRPr="00A84B30" w:rsidRDefault="00A84B30" w:rsidP="00A84B30"/>
    <w:p w14:paraId="7507F305" w14:textId="77777777" w:rsidR="00A84B30" w:rsidRPr="00A84B30" w:rsidRDefault="00A84B30" w:rsidP="00A84B30"/>
    <w:p w14:paraId="080E9E1E" w14:textId="77777777" w:rsidR="00A84B30" w:rsidRPr="00A84B30" w:rsidRDefault="00A84B30" w:rsidP="00A84B30"/>
    <w:p w14:paraId="0089EE29" w14:textId="77777777" w:rsidR="00A84B30" w:rsidRPr="00A84B30" w:rsidRDefault="00A84B30" w:rsidP="00A84B30"/>
    <w:p w14:paraId="0E8CD521" w14:textId="77777777" w:rsidR="00A84B30" w:rsidRPr="00A84B30" w:rsidRDefault="00A84B30" w:rsidP="00A84B30"/>
    <w:p w14:paraId="61EABD1B" w14:textId="77777777" w:rsidR="00A84B30" w:rsidRPr="00A84B30" w:rsidRDefault="00A84B30" w:rsidP="00A84B30"/>
    <w:p w14:paraId="2565F93C" w14:textId="77777777" w:rsidR="00A84B30" w:rsidRPr="00A84B30" w:rsidRDefault="00A84B30" w:rsidP="00A84B30"/>
    <w:p w14:paraId="1B686BF6" w14:textId="77777777" w:rsidR="00A84B30" w:rsidRPr="00A84B30" w:rsidRDefault="00A84B30" w:rsidP="00A84B30"/>
    <w:p w14:paraId="4980B805" w14:textId="77777777" w:rsidR="00A84B30" w:rsidRPr="00A84B30" w:rsidRDefault="00A84B30" w:rsidP="00A84B30"/>
    <w:p w14:paraId="78451C41" w14:textId="77777777" w:rsidR="00A84B30" w:rsidRPr="00A84B30" w:rsidRDefault="00A84B30" w:rsidP="00A84B30"/>
    <w:p w14:paraId="28EA9A01" w14:textId="77777777" w:rsidR="00A84B30" w:rsidRPr="00A84B30" w:rsidRDefault="00A84B30" w:rsidP="00A84B30"/>
    <w:p w14:paraId="14318368" w14:textId="77777777" w:rsidR="00A84B30" w:rsidRPr="00A84B30" w:rsidRDefault="00A84B30" w:rsidP="00A84B30"/>
    <w:p w14:paraId="4C76B966" w14:textId="77777777" w:rsidR="00A84B30" w:rsidRPr="00A84B30" w:rsidRDefault="00A84B30" w:rsidP="00A84B30"/>
    <w:p w14:paraId="58D81702" w14:textId="77777777" w:rsidR="00A84B30" w:rsidRPr="00A84B30" w:rsidRDefault="00A84B30" w:rsidP="00A84B30"/>
    <w:p w14:paraId="57E48CD2" w14:textId="77777777" w:rsidR="00A84B30" w:rsidRPr="00A84B30" w:rsidRDefault="00A84B30" w:rsidP="00A84B30"/>
    <w:p w14:paraId="4333567C" w14:textId="77777777" w:rsidR="00A84B30" w:rsidRPr="00A84B30" w:rsidRDefault="00A84B30" w:rsidP="00A84B30"/>
    <w:p w14:paraId="726CE123" w14:textId="77777777" w:rsidR="00A84B30" w:rsidRPr="00A84B30" w:rsidRDefault="00A84B30" w:rsidP="00A84B30"/>
    <w:p w14:paraId="3B739C97" w14:textId="77777777" w:rsidR="00A84B30" w:rsidRPr="00A84B30" w:rsidRDefault="00A84B30" w:rsidP="00A84B30"/>
    <w:p w14:paraId="2401CFE7" w14:textId="77777777" w:rsidR="00A84B30" w:rsidRPr="00A84B30" w:rsidRDefault="00A84B30" w:rsidP="00A84B30"/>
    <w:p w14:paraId="109BE552" w14:textId="77777777" w:rsidR="00A84B30" w:rsidRPr="00A84B30" w:rsidRDefault="00A84B30" w:rsidP="00A84B30"/>
    <w:p w14:paraId="257E8065" w14:textId="77777777" w:rsidR="00A84B30" w:rsidRPr="00A84B30" w:rsidRDefault="00A84B30" w:rsidP="00A84B30"/>
    <w:p w14:paraId="6E80D65B" w14:textId="77777777" w:rsidR="00A84B30" w:rsidRPr="00A84B30" w:rsidRDefault="00A84B30" w:rsidP="00A84B30"/>
    <w:p w14:paraId="6F39915F" w14:textId="77777777" w:rsidR="00A84B30" w:rsidRPr="00A84B30" w:rsidRDefault="00A84B30" w:rsidP="00A84B30"/>
    <w:p w14:paraId="4DDC548B" w14:textId="32B0134C" w:rsidR="00A84B30" w:rsidRDefault="00A84B30" w:rsidP="00A84B30"/>
    <w:p w14:paraId="27E1061B" w14:textId="77777777" w:rsidR="000272AC" w:rsidRPr="00A84B30" w:rsidRDefault="000272AC" w:rsidP="00A84B30"/>
    <w:p w14:paraId="764B0D5D" w14:textId="77777777" w:rsidR="000272AC" w:rsidRPr="00602F2B" w:rsidRDefault="000272AC" w:rsidP="000272AC">
      <w:pPr>
        <w:pStyle w:val="Espacementtexte"/>
        <w:framePr w:wrap="around"/>
      </w:pPr>
    </w:p>
    <w:sectPr w:rsidR="000272AC" w:rsidRPr="00602F2B" w:rsidSect="00C274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32C2B" w14:textId="77777777" w:rsidR="00FE05AF" w:rsidRDefault="00FE05AF" w:rsidP="00BB63D0">
      <w:r>
        <w:separator/>
      </w:r>
    </w:p>
    <w:p w14:paraId="73E24715" w14:textId="77777777" w:rsidR="00FE05AF" w:rsidRDefault="00FE05AF"/>
  </w:endnote>
  <w:endnote w:type="continuationSeparator" w:id="0">
    <w:p w14:paraId="58EAB525" w14:textId="77777777" w:rsidR="00FE05AF" w:rsidRDefault="00FE05AF" w:rsidP="00BB63D0">
      <w:r>
        <w:continuationSeparator/>
      </w:r>
    </w:p>
    <w:p w14:paraId="3F341FC3" w14:textId="77777777" w:rsidR="00FE05AF" w:rsidRDefault="00FE05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1F5F9" w14:textId="77777777" w:rsidR="003475C8" w:rsidRDefault="003475C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8A188" w14:textId="77777777" w:rsidR="003475C8" w:rsidRDefault="003475C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CE17C" w14:textId="77777777" w:rsidR="003475C8" w:rsidRDefault="003475C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6C6DD" w14:textId="77777777" w:rsidR="00FE05AF" w:rsidRDefault="00FE05AF" w:rsidP="00BB63D0">
      <w:r>
        <w:separator/>
      </w:r>
    </w:p>
    <w:p w14:paraId="5737E8E5" w14:textId="77777777" w:rsidR="00FE05AF" w:rsidRDefault="00FE05AF"/>
  </w:footnote>
  <w:footnote w:type="continuationSeparator" w:id="0">
    <w:p w14:paraId="57AB29F4" w14:textId="77777777" w:rsidR="00FE05AF" w:rsidRDefault="00FE05AF" w:rsidP="00BB63D0">
      <w:r>
        <w:continuationSeparator/>
      </w:r>
    </w:p>
    <w:p w14:paraId="5C7551BA" w14:textId="77777777" w:rsidR="00FE05AF" w:rsidRDefault="00FE05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5D7F60" w14:textId="77777777" w:rsidR="003475C8" w:rsidRDefault="003475C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9582"/>
    </w:tblGrid>
    <w:tr w:rsidR="0024473D" w:rsidRPr="00B465C6" w14:paraId="013A9834" w14:textId="77777777" w:rsidTr="00B333D4">
      <w:trPr>
        <w:trHeight w:hRule="exact" w:val="777"/>
      </w:trPr>
      <w:tc>
        <w:tcPr>
          <w:tcW w:w="9582" w:type="dxa"/>
        </w:tcPr>
        <w:p w14:paraId="46CEA91D" w14:textId="77777777" w:rsidR="0024473D" w:rsidRPr="00AE653D" w:rsidRDefault="0024473D" w:rsidP="0024473D">
          <w:pPr>
            <w:rPr>
              <w:lang w:val="en-US"/>
            </w:rPr>
          </w:pPr>
        </w:p>
      </w:tc>
    </w:tr>
  </w:tbl>
  <w:p w14:paraId="3FEDAE20" w14:textId="77777777" w:rsidR="00ED062F" w:rsidRPr="00B465C6" w:rsidRDefault="00ED062F">
    <w:pPr>
      <w:pStyle w:val="En-tte"/>
      <w:rPr>
        <w:lang w:val="en-US"/>
      </w:rPr>
    </w:pPr>
  </w:p>
  <w:p w14:paraId="1C3DD40D" w14:textId="77777777" w:rsidR="00A543DB" w:rsidRDefault="00A543D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1A52A" w14:textId="77777777" w:rsidR="003475C8" w:rsidRDefault="003475C8" w:rsidP="003475C8">
    <w:pPr>
      <w:ind w:left="4963"/>
    </w:pPr>
    <w:r>
      <w:rPr>
        <w:highlight w:val="yellow"/>
      </w:rPr>
      <w:t>Ajout logo commune</w:t>
    </w:r>
  </w:p>
  <w:p w14:paraId="1AB29159" w14:textId="0D70FADA" w:rsidR="00B465C6" w:rsidRDefault="00400EE5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52803C0" wp14:editId="5B24B876">
              <wp:simplePos x="0" y="0"/>
              <wp:positionH relativeFrom="page">
                <wp:posOffset>360045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CEB8CB" id="Connecteur droit 1" o:spid="_x0000_s1026" style="position:absolute;z-index:-2516520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8.35pt,280.65pt" to="42.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" strokeweight="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39"/>
    <w:rsid w:val="00006695"/>
    <w:rsid w:val="00010CEE"/>
    <w:rsid w:val="00022858"/>
    <w:rsid w:val="000272AC"/>
    <w:rsid w:val="00051B60"/>
    <w:rsid w:val="000971EF"/>
    <w:rsid w:val="000A0BA0"/>
    <w:rsid w:val="00110ADB"/>
    <w:rsid w:val="00114CFE"/>
    <w:rsid w:val="00137ABD"/>
    <w:rsid w:val="001409CE"/>
    <w:rsid w:val="001547F8"/>
    <w:rsid w:val="0015622F"/>
    <w:rsid w:val="001735A9"/>
    <w:rsid w:val="001A625E"/>
    <w:rsid w:val="001D3547"/>
    <w:rsid w:val="001E46CC"/>
    <w:rsid w:val="001E5A72"/>
    <w:rsid w:val="0020230D"/>
    <w:rsid w:val="002054B7"/>
    <w:rsid w:val="0024473D"/>
    <w:rsid w:val="002928FF"/>
    <w:rsid w:val="002969C4"/>
    <w:rsid w:val="002B1D15"/>
    <w:rsid w:val="002B2C43"/>
    <w:rsid w:val="00316C7E"/>
    <w:rsid w:val="00326FFA"/>
    <w:rsid w:val="00331FED"/>
    <w:rsid w:val="00335F96"/>
    <w:rsid w:val="00344A6C"/>
    <w:rsid w:val="003475C8"/>
    <w:rsid w:val="00350BE0"/>
    <w:rsid w:val="0035422D"/>
    <w:rsid w:val="0036469F"/>
    <w:rsid w:val="003A1AEC"/>
    <w:rsid w:val="003B3B00"/>
    <w:rsid w:val="003D60CA"/>
    <w:rsid w:val="003F64FE"/>
    <w:rsid w:val="00400EE5"/>
    <w:rsid w:val="00427DAA"/>
    <w:rsid w:val="00445ECC"/>
    <w:rsid w:val="00460C5D"/>
    <w:rsid w:val="00477A5D"/>
    <w:rsid w:val="004A74E7"/>
    <w:rsid w:val="004D7610"/>
    <w:rsid w:val="00506D76"/>
    <w:rsid w:val="00550063"/>
    <w:rsid w:val="0055579B"/>
    <w:rsid w:val="00561F6F"/>
    <w:rsid w:val="005709C5"/>
    <w:rsid w:val="00581C0F"/>
    <w:rsid w:val="005A237C"/>
    <w:rsid w:val="005C6229"/>
    <w:rsid w:val="005E4CE5"/>
    <w:rsid w:val="00602F2B"/>
    <w:rsid w:val="0064587F"/>
    <w:rsid w:val="00651597"/>
    <w:rsid w:val="00654AB0"/>
    <w:rsid w:val="006E6C7C"/>
    <w:rsid w:val="00712D66"/>
    <w:rsid w:val="00715BAE"/>
    <w:rsid w:val="00756C68"/>
    <w:rsid w:val="007906CF"/>
    <w:rsid w:val="007946BA"/>
    <w:rsid w:val="007A0982"/>
    <w:rsid w:val="007F1FCF"/>
    <w:rsid w:val="00800E36"/>
    <w:rsid w:val="0082072E"/>
    <w:rsid w:val="008401DB"/>
    <w:rsid w:val="00845346"/>
    <w:rsid w:val="0088734B"/>
    <w:rsid w:val="008A2943"/>
    <w:rsid w:val="008A52F9"/>
    <w:rsid w:val="008D1DCC"/>
    <w:rsid w:val="00901CAF"/>
    <w:rsid w:val="00934446"/>
    <w:rsid w:val="009531B7"/>
    <w:rsid w:val="00961A38"/>
    <w:rsid w:val="00975AE2"/>
    <w:rsid w:val="00996CDC"/>
    <w:rsid w:val="009B0902"/>
    <w:rsid w:val="00A17D02"/>
    <w:rsid w:val="00A543DB"/>
    <w:rsid w:val="00A8094E"/>
    <w:rsid w:val="00A84B30"/>
    <w:rsid w:val="00AA4381"/>
    <w:rsid w:val="00AC1DFD"/>
    <w:rsid w:val="00AD4A1C"/>
    <w:rsid w:val="00AE653D"/>
    <w:rsid w:val="00B0019E"/>
    <w:rsid w:val="00B12006"/>
    <w:rsid w:val="00B22772"/>
    <w:rsid w:val="00B27140"/>
    <w:rsid w:val="00B465C6"/>
    <w:rsid w:val="00BB63D0"/>
    <w:rsid w:val="00BB7C9B"/>
    <w:rsid w:val="00BC6F52"/>
    <w:rsid w:val="00BD22A8"/>
    <w:rsid w:val="00BE14A0"/>
    <w:rsid w:val="00C03BC5"/>
    <w:rsid w:val="00C16FDC"/>
    <w:rsid w:val="00C24BAC"/>
    <w:rsid w:val="00C274D9"/>
    <w:rsid w:val="00C33ED3"/>
    <w:rsid w:val="00C45E32"/>
    <w:rsid w:val="00C74DCA"/>
    <w:rsid w:val="00C843A8"/>
    <w:rsid w:val="00C944D3"/>
    <w:rsid w:val="00CB170E"/>
    <w:rsid w:val="00D80973"/>
    <w:rsid w:val="00D85AAB"/>
    <w:rsid w:val="00D91CBE"/>
    <w:rsid w:val="00DA0339"/>
    <w:rsid w:val="00DA63AC"/>
    <w:rsid w:val="00DE3030"/>
    <w:rsid w:val="00E126EB"/>
    <w:rsid w:val="00E369E9"/>
    <w:rsid w:val="00E36AB7"/>
    <w:rsid w:val="00E727D9"/>
    <w:rsid w:val="00E75BCE"/>
    <w:rsid w:val="00E80C7F"/>
    <w:rsid w:val="00E966A1"/>
    <w:rsid w:val="00EB77C9"/>
    <w:rsid w:val="00EC74D5"/>
    <w:rsid w:val="00ED062F"/>
    <w:rsid w:val="00EE405F"/>
    <w:rsid w:val="00F00E03"/>
    <w:rsid w:val="00F20AB0"/>
    <w:rsid w:val="00F31AD5"/>
    <w:rsid w:val="00F538C5"/>
    <w:rsid w:val="00F8231E"/>
    <w:rsid w:val="00FA2553"/>
    <w:rsid w:val="00FB2817"/>
    <w:rsid w:val="00FC4387"/>
    <w:rsid w:val="00FE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0A0D7D5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2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1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9D02789F828046970804F4F9CB4F7F" ma:contentTypeVersion="0" ma:contentTypeDescription="Crée un document." ma:contentTypeScope="" ma:versionID="cae70cc155fa1c878937e4c0cf23c2c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FC29C-D558-436F-8B27-4A4C4A1F5B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E84F67-0A2E-460C-BCBD-3E41F5510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871634-7C7F-4F54-AB04-A5A5A7DDE95B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AC91128-D23B-4411-B3A6-184A699A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41</TotalTime>
  <Pages>2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17</cp:revision>
  <cp:lastPrinted>2020-09-15T09:32:00Z</cp:lastPrinted>
  <dcterms:created xsi:type="dcterms:W3CDTF">2021-02-18T08:54:00Z</dcterms:created>
  <dcterms:modified xsi:type="dcterms:W3CDTF">2023-03-07T17:15:00Z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0x010100B29D02789F828046970804F4F9CB4F7F</vt:lpwstr>
  </property>
</Properties>
</file>